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BB9" w:rsidRPr="004E2BA2" w:rsidRDefault="00593BB9" w:rsidP="004E2BA2">
      <w:pPr>
        <w:spacing w:line="520" w:lineRule="exact"/>
        <w:jc w:val="center"/>
        <w:rPr>
          <w:rFonts w:ascii="仿宋" w:eastAsia="仿宋" w:hAnsi="仿宋"/>
          <w:sz w:val="30"/>
          <w:szCs w:val="30"/>
        </w:rPr>
      </w:pPr>
    </w:p>
    <w:tbl>
      <w:tblPr>
        <w:tblW w:w="12812" w:type="dxa"/>
        <w:tblInd w:w="-106" w:type="dxa"/>
        <w:tblLook w:val="00A0"/>
      </w:tblPr>
      <w:tblGrid>
        <w:gridCol w:w="7938"/>
        <w:gridCol w:w="2662"/>
        <w:gridCol w:w="536"/>
        <w:gridCol w:w="480"/>
        <w:gridCol w:w="480"/>
        <w:gridCol w:w="480"/>
        <w:gridCol w:w="236"/>
      </w:tblGrid>
      <w:tr w:rsidR="00593BB9" w:rsidRPr="00B70C99">
        <w:trPr>
          <w:gridAfter w:val="6"/>
          <w:wAfter w:w="4874" w:type="dxa"/>
          <w:trHeight w:val="4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bookmarkStart w:id="0" w:name="RANGE_A1_F12"/>
            <w:bookmarkEnd w:id="0"/>
          </w:p>
        </w:tc>
      </w:tr>
      <w:tr w:rsidR="00593BB9" w:rsidRPr="00B70C99">
        <w:trPr>
          <w:trHeight w:val="207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887EF3" w:rsidRDefault="00593BB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593BB9" w:rsidRPr="00B70C99">
        <w:trPr>
          <w:gridAfter w:val="6"/>
          <w:wAfter w:w="4874" w:type="dxa"/>
          <w:trHeight w:val="79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center"/>
              <w:rPr>
                <w:rFonts w:ascii="宋体"/>
                <w:b/>
                <w:bCs/>
                <w:kern w:val="0"/>
                <w:sz w:val="56"/>
                <w:szCs w:val="56"/>
              </w:rPr>
            </w:pPr>
            <w:r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国家开放大学</w:t>
            </w:r>
          </w:p>
        </w:tc>
      </w:tr>
      <w:tr w:rsidR="00593BB9" w:rsidRPr="00B70C99">
        <w:trPr>
          <w:gridAfter w:val="6"/>
          <w:wAfter w:w="4874" w:type="dxa"/>
          <w:trHeight w:val="10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A01F49">
            <w:pPr>
              <w:widowControl/>
              <w:jc w:val="center"/>
              <w:rPr>
                <w:rFonts w:ascii="宋体"/>
                <w:b/>
                <w:bCs/>
                <w:kern w:val="0"/>
                <w:sz w:val="56"/>
                <w:szCs w:val="5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毕业</w:t>
            </w:r>
            <w:r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论文评审表</w:t>
            </w:r>
          </w:p>
        </w:tc>
      </w:tr>
      <w:tr w:rsidR="00593BB9" w:rsidRPr="00B70C99">
        <w:trPr>
          <w:trHeight w:val="1425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8120" w:type="dxa"/>
              <w:tblLook w:val="00A0"/>
            </w:tblPr>
            <w:tblGrid>
              <w:gridCol w:w="1300"/>
              <w:gridCol w:w="6820"/>
            </w:tblGrid>
            <w:tr w:rsidR="00593BB9" w:rsidRPr="00B70C99">
              <w:trPr>
                <w:trHeight w:val="142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93BB9" w:rsidRPr="00B70C99" w:rsidRDefault="00593BB9" w:rsidP="00B70C99">
                  <w:pPr>
                    <w:widowControl/>
                    <w:rPr>
                      <w:rFonts w:ascii="黑体" w:eastAsia="黑体" w:hAnsi="黑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黑体" w:eastAsia="黑体" w:hAnsi="黑体" w:cs="黑体" w:hint="eastAsia"/>
                      <w:kern w:val="0"/>
                      <w:sz w:val="32"/>
                      <w:szCs w:val="32"/>
                    </w:rPr>
                    <w:t>题</w:t>
                  </w:r>
                  <w:r w:rsidRPr="00B70C99">
                    <w:rPr>
                      <w:rFonts w:ascii="黑体" w:eastAsia="黑体" w:hAnsi="黑体" w:cs="黑体"/>
                      <w:kern w:val="0"/>
                      <w:sz w:val="32"/>
                      <w:szCs w:val="32"/>
                    </w:rPr>
                    <w:t xml:space="preserve">  </w:t>
                  </w:r>
                  <w:r w:rsidRPr="00B70C99">
                    <w:rPr>
                      <w:rFonts w:ascii="黑体" w:eastAsia="黑体" w:hAnsi="黑体" w:cs="黑体" w:hint="eastAsia"/>
                      <w:kern w:val="0"/>
                      <w:sz w:val="32"/>
                      <w:szCs w:val="32"/>
                    </w:rPr>
                    <w:t>目</w:t>
                  </w:r>
                </w:p>
              </w:tc>
              <w:tc>
                <w:tcPr>
                  <w:tcW w:w="6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593BB9" w:rsidRPr="0097115C" w:rsidRDefault="00593BB9" w:rsidP="00B70C99">
                  <w:pPr>
                    <w:widowControl/>
                    <w:jc w:val="left"/>
                    <w:rPr>
                      <w:rFonts w:ascii="宋体" w:cs="宋体"/>
                      <w:kern w:val="0"/>
                      <w:sz w:val="28"/>
                      <w:szCs w:val="28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  <w:r w:rsidRPr="0097115C"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  <w:t>A</w:t>
                  </w:r>
                  <w:r w:rsidRPr="0097115C">
                    <w:rPr>
                      <w:rFonts w:ascii="宋体" w:hAnsi="宋体" w:cs="宋体" w:hint="eastAsia"/>
                      <w:kern w:val="0"/>
                      <w:sz w:val="28"/>
                      <w:szCs w:val="28"/>
                    </w:rPr>
                    <w:t>公司管理会计信息化应用研究</w:t>
                  </w:r>
                </w:p>
                <w:p w:rsidR="00593BB9" w:rsidRPr="00B70C99" w:rsidRDefault="00593BB9" w:rsidP="00B70C99">
                  <w:pPr>
                    <w:widowControl/>
                    <w:jc w:val="left"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</w:p>
                <w:p w:rsidR="00593BB9" w:rsidRPr="00675A2A" w:rsidRDefault="00593BB9" w:rsidP="00F2026C">
                  <w:pPr>
                    <w:widowControl/>
                    <w:jc w:val="left"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593BB9" w:rsidRPr="00B70C99" w:rsidRDefault="00593BB9" w:rsidP="00B70C99">
            <w:pPr>
              <w:widowControl/>
              <w:jc w:val="center"/>
              <w:rPr>
                <w:rFonts w:ascii="宋体"/>
                <w:b/>
                <w:bCs/>
                <w:kern w:val="0"/>
                <w:sz w:val="56"/>
                <w:szCs w:val="5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B70C99"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题</w:t>
            </w:r>
            <w:r w:rsidRPr="00B70C99">
              <w:rPr>
                <w:rFonts w:ascii="黑体" w:eastAsia="黑体" w:hAnsi="黑体" w:cs="黑体"/>
                <w:kern w:val="0"/>
                <w:sz w:val="32"/>
                <w:szCs w:val="32"/>
              </w:rPr>
              <w:t xml:space="preserve">  </w:t>
            </w:r>
            <w:r w:rsidRPr="00B70C99"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目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ascii="宋体"/>
                <w:kern w:val="0"/>
                <w:sz w:val="32"/>
                <w:szCs w:val="32"/>
              </w:rPr>
            </w:pPr>
            <w:r w:rsidRPr="00B70C99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593BB9" w:rsidRPr="00B45192">
        <w:trPr>
          <w:trHeight w:val="138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237CF" w:rsidRDefault="00593BB9" w:rsidP="00083DD6">
            <w:pPr>
              <w:widowControl/>
              <w:rPr>
                <w:kern w:val="0"/>
                <w:sz w:val="20"/>
                <w:szCs w:val="20"/>
                <w:u w:val="single"/>
              </w:rPr>
            </w:pPr>
            <w:r w:rsidRPr="00B237CF">
              <w:rPr>
                <w:kern w:val="0"/>
                <w:sz w:val="20"/>
                <w:szCs w:val="20"/>
              </w:rPr>
              <w:t xml:space="preserve">             </w:t>
            </w:r>
            <w:r w:rsidRPr="00B237CF">
              <w:rPr>
                <w:kern w:val="0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45192" w:rsidRDefault="00593BB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45192" w:rsidRDefault="00593BB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45192" w:rsidRDefault="00593BB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45192" w:rsidRDefault="00593BB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45192" w:rsidRDefault="00593BB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</w:tr>
      <w:tr w:rsidR="00593BB9" w:rsidRPr="00B70C99">
        <w:trPr>
          <w:trHeight w:val="66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8120" w:type="dxa"/>
              <w:tblLook w:val="00A0"/>
            </w:tblPr>
            <w:tblGrid>
              <w:gridCol w:w="1300"/>
              <w:gridCol w:w="2800"/>
              <w:gridCol w:w="1200"/>
              <w:gridCol w:w="2820"/>
            </w:tblGrid>
            <w:tr w:rsidR="00593BB9" w:rsidRP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93BB9" w:rsidRPr="00B70C99" w:rsidRDefault="00593BB9" w:rsidP="00B70C99">
                  <w:pPr>
                    <w:widowControl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593BB9" w:rsidRPr="00B70C99" w:rsidRDefault="00593BB9" w:rsidP="00F2026C">
                  <w:pPr>
                    <w:widowControl/>
                    <w:jc w:val="left"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蔡颖婷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93BB9" w:rsidRPr="00B70C99" w:rsidRDefault="00593BB9" w:rsidP="00B70C99">
                  <w:pPr>
                    <w:widowControl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593BB9" w:rsidRPr="00B70C99" w:rsidRDefault="00593BB9" w:rsidP="00F2026C">
                  <w:pPr>
                    <w:widowControl/>
                    <w:jc w:val="left"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开放本科</w:t>
                  </w:r>
                </w:p>
              </w:tc>
            </w:tr>
            <w:tr w:rsidR="00593BB9" w:rsidRP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93BB9" w:rsidRPr="00B70C99" w:rsidRDefault="00593BB9" w:rsidP="00B70C99">
                  <w:pPr>
                    <w:widowControl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593BB9" w:rsidRPr="00B70C99" w:rsidRDefault="00593BB9" w:rsidP="00F2026C">
                  <w:pPr>
                    <w:widowControl/>
                    <w:jc w:val="left"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1835001253422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93BB9" w:rsidRPr="00B70C99" w:rsidRDefault="00593BB9" w:rsidP="00B70C99">
                  <w:pPr>
                    <w:widowControl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分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593BB9" w:rsidRPr="00B70C99" w:rsidRDefault="00593BB9" w:rsidP="00B70C99">
                  <w:pPr>
                    <w:widowControl/>
                    <w:jc w:val="left"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福建分部</w:t>
                  </w:r>
                </w:p>
              </w:tc>
            </w:tr>
            <w:tr w:rsidR="00593BB9" w:rsidRP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93BB9" w:rsidRPr="00B70C99" w:rsidRDefault="00593BB9" w:rsidP="00B70C99">
                  <w:pPr>
                    <w:widowControl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593BB9" w:rsidRPr="00B70C99" w:rsidRDefault="00593BB9" w:rsidP="00F2026C">
                  <w:pPr>
                    <w:widowControl/>
                    <w:jc w:val="left"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会计学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93BB9" w:rsidRDefault="00593BB9" w:rsidP="00593BB9">
                  <w:pPr>
                    <w:widowControl/>
                    <w:ind w:firstLineChars="100" w:firstLine="31680"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学院</w:t>
                  </w:r>
                </w:p>
                <w:p w:rsidR="00593BB9" w:rsidRPr="00B70C99" w:rsidRDefault="00593BB9" w:rsidP="00B70C99">
                  <w:pPr>
                    <w:widowControl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593BB9" w:rsidRPr="00B70C99" w:rsidRDefault="00593BB9" w:rsidP="00F2026C">
                  <w:pPr>
                    <w:widowControl/>
                    <w:jc w:val="left"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漳州分校</w:t>
                  </w:r>
                </w:p>
              </w:tc>
            </w:tr>
            <w:tr w:rsidR="00593BB9" w:rsidRP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93BB9" w:rsidRPr="00B70C99" w:rsidRDefault="00593BB9" w:rsidP="00B70C99">
                  <w:pPr>
                    <w:widowControl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593BB9" w:rsidRPr="00B70C99" w:rsidRDefault="00593BB9" w:rsidP="00F2026C">
                  <w:pPr>
                    <w:widowControl/>
                    <w:jc w:val="left"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吴卫东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93BB9" w:rsidRPr="00B70C99" w:rsidRDefault="00593BB9" w:rsidP="00B70C99">
                  <w:pPr>
                    <w:widowControl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学习中心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593BB9" w:rsidRPr="00B70C99" w:rsidRDefault="00593BB9" w:rsidP="00F2026C">
                  <w:pPr>
                    <w:widowControl/>
                    <w:jc w:val="left"/>
                    <w:rPr>
                      <w:rFonts w:ascii="宋体"/>
                      <w:kern w:val="0"/>
                      <w:sz w:val="24"/>
                      <w:szCs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云霄电大</w:t>
                  </w:r>
                </w:p>
              </w:tc>
            </w:tr>
          </w:tbl>
          <w:p w:rsidR="00593BB9" w:rsidRPr="00B70C99" w:rsidRDefault="00593BB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3BB9" w:rsidRPr="00B70C99" w:rsidRDefault="00593BB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</w:tbl>
    <w:p w:rsidR="00593BB9" w:rsidRPr="00C666CC" w:rsidRDefault="00593BB9" w:rsidP="00B70C99">
      <w:pPr>
        <w:spacing w:line="520" w:lineRule="exact"/>
        <w:jc w:val="left"/>
        <w:rPr>
          <w:sz w:val="24"/>
          <w:szCs w:val="24"/>
        </w:rPr>
      </w:pPr>
      <w:r>
        <w:br w:type="page"/>
      </w:r>
      <w:r w:rsidRPr="00A83B73">
        <w:t xml:space="preserve"> </w:t>
      </w:r>
      <w:r>
        <w:rPr>
          <w:rFonts w:cs="宋体" w:hint="eastAsia"/>
        </w:rPr>
        <w:t>一</w:t>
      </w:r>
      <w:r w:rsidRPr="00C666CC">
        <w:rPr>
          <w:rFonts w:cs="宋体" w:hint="eastAsia"/>
          <w:sz w:val="24"/>
          <w:szCs w:val="24"/>
        </w:rPr>
        <w:t>、论文指导过程</w:t>
      </w:r>
    </w:p>
    <w:tbl>
      <w:tblPr>
        <w:tblW w:w="91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8"/>
        <w:gridCol w:w="8536"/>
      </w:tblGrid>
      <w:tr w:rsidR="00593BB9">
        <w:trPr>
          <w:cantSplit/>
          <w:trHeight w:val="2720"/>
        </w:trPr>
        <w:tc>
          <w:tcPr>
            <w:tcW w:w="568" w:type="dxa"/>
            <w:vAlign w:val="center"/>
          </w:tcPr>
          <w:p w:rsidR="00593BB9" w:rsidRDefault="00593BB9" w:rsidP="00283C5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选题</w:t>
            </w:r>
          </w:p>
          <w:p w:rsidR="00593BB9" w:rsidRDefault="00593BB9" w:rsidP="00283C5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及开题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指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导</w:t>
            </w:r>
          </w:p>
        </w:tc>
        <w:tc>
          <w:tcPr>
            <w:tcW w:w="8536" w:type="dxa"/>
          </w:tcPr>
          <w:p w:rsidR="00593BB9" w:rsidRDefault="00593BB9" w:rsidP="00283C5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指导时间：</w:t>
            </w:r>
            <w:r>
              <w:rPr>
                <w:sz w:val="24"/>
                <w:szCs w:val="24"/>
              </w:rPr>
              <w:t xml:space="preserve"> </w:t>
            </w:r>
          </w:p>
          <w:p w:rsidR="00593BB9" w:rsidRDefault="00593BB9" w:rsidP="00283C5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指导内容：</w:t>
            </w:r>
          </w:p>
          <w:p w:rsidR="00593BB9" w:rsidRPr="00453463" w:rsidRDefault="00593BB9" w:rsidP="00453463">
            <w:pPr>
              <w:rPr>
                <w:sz w:val="24"/>
                <w:szCs w:val="24"/>
              </w:rPr>
            </w:pPr>
          </w:p>
        </w:tc>
      </w:tr>
      <w:tr w:rsidR="00593BB9">
        <w:trPr>
          <w:cantSplit/>
          <w:trHeight w:val="2545"/>
        </w:trPr>
        <w:tc>
          <w:tcPr>
            <w:tcW w:w="568" w:type="dxa"/>
            <w:vAlign w:val="center"/>
          </w:tcPr>
          <w:p w:rsidR="00593BB9" w:rsidRDefault="00593BB9" w:rsidP="00E97170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初稿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指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导</w:t>
            </w:r>
          </w:p>
        </w:tc>
        <w:tc>
          <w:tcPr>
            <w:tcW w:w="8536" w:type="dxa"/>
          </w:tcPr>
          <w:p w:rsidR="00593BB9" w:rsidRDefault="00593BB9" w:rsidP="00283C5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指导时间：</w:t>
            </w:r>
            <w:r>
              <w:rPr>
                <w:sz w:val="24"/>
                <w:szCs w:val="24"/>
              </w:rPr>
              <w:t xml:space="preserve"> </w:t>
            </w:r>
          </w:p>
          <w:p w:rsidR="00593BB9" w:rsidRDefault="00593BB9" w:rsidP="00283C5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指导内容：</w:t>
            </w:r>
          </w:p>
          <w:p w:rsidR="00593BB9" w:rsidRPr="00F2026C" w:rsidRDefault="00593BB9" w:rsidP="00453463">
            <w:pPr>
              <w:widowControl/>
              <w:shd w:val="clear" w:color="auto" w:fill="FFFFFF"/>
              <w:ind w:left="360"/>
              <w:jc w:val="left"/>
              <w:rPr>
                <w:sz w:val="24"/>
                <w:szCs w:val="24"/>
              </w:rPr>
            </w:pPr>
          </w:p>
        </w:tc>
      </w:tr>
      <w:tr w:rsidR="00593BB9">
        <w:trPr>
          <w:cantSplit/>
          <w:trHeight w:val="2681"/>
        </w:trPr>
        <w:tc>
          <w:tcPr>
            <w:tcW w:w="568" w:type="dxa"/>
            <w:vAlign w:val="center"/>
          </w:tcPr>
          <w:p w:rsidR="00593BB9" w:rsidRDefault="00593BB9" w:rsidP="00E97170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修改稿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指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导</w:t>
            </w:r>
          </w:p>
        </w:tc>
        <w:tc>
          <w:tcPr>
            <w:tcW w:w="8536" w:type="dxa"/>
          </w:tcPr>
          <w:p w:rsidR="00593BB9" w:rsidRDefault="00593BB9" w:rsidP="00111F69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指导时间：</w:t>
            </w:r>
          </w:p>
          <w:p w:rsidR="00593BB9" w:rsidRDefault="00593BB9" w:rsidP="00111F69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指导内容：</w:t>
            </w:r>
          </w:p>
          <w:p w:rsidR="00593BB9" w:rsidRPr="000A14F7" w:rsidRDefault="00593BB9" w:rsidP="00453463">
            <w:pPr>
              <w:ind w:left="360"/>
              <w:rPr>
                <w:sz w:val="24"/>
                <w:szCs w:val="24"/>
              </w:rPr>
            </w:pPr>
          </w:p>
        </w:tc>
      </w:tr>
      <w:tr w:rsidR="00593BB9">
        <w:trPr>
          <w:cantSplit/>
          <w:trHeight w:val="1699"/>
        </w:trPr>
        <w:tc>
          <w:tcPr>
            <w:tcW w:w="568" w:type="dxa"/>
            <w:vAlign w:val="center"/>
          </w:tcPr>
          <w:p w:rsidR="00593BB9" w:rsidRDefault="00593BB9" w:rsidP="00283C5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终稿</w:t>
            </w:r>
          </w:p>
          <w:p w:rsidR="00593BB9" w:rsidRDefault="00593BB9" w:rsidP="00283C5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指</w:t>
            </w:r>
          </w:p>
          <w:p w:rsidR="00593BB9" w:rsidRDefault="00593BB9" w:rsidP="00283C5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导</w:t>
            </w:r>
          </w:p>
        </w:tc>
        <w:tc>
          <w:tcPr>
            <w:tcW w:w="8536" w:type="dxa"/>
          </w:tcPr>
          <w:p w:rsidR="00593BB9" w:rsidRDefault="00593BB9" w:rsidP="00283C5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指导时间：</w:t>
            </w:r>
            <w:r>
              <w:rPr>
                <w:sz w:val="24"/>
                <w:szCs w:val="24"/>
              </w:rPr>
              <w:t xml:space="preserve"> </w:t>
            </w:r>
          </w:p>
          <w:p w:rsidR="00593BB9" w:rsidRDefault="00593BB9" w:rsidP="00283C5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指导内容：</w:t>
            </w:r>
          </w:p>
          <w:p w:rsidR="00593BB9" w:rsidRPr="00F2026C" w:rsidRDefault="00593BB9" w:rsidP="00453463">
            <w:pPr>
              <w:ind w:left="360"/>
              <w:rPr>
                <w:sz w:val="24"/>
                <w:szCs w:val="24"/>
              </w:rPr>
            </w:pPr>
          </w:p>
        </w:tc>
      </w:tr>
      <w:tr w:rsidR="00593BB9">
        <w:trPr>
          <w:trHeight w:val="1691"/>
        </w:trPr>
        <w:tc>
          <w:tcPr>
            <w:tcW w:w="568" w:type="dxa"/>
            <w:vAlign w:val="center"/>
          </w:tcPr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指</w:t>
            </w: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导</w:t>
            </w: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教</w:t>
            </w: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师</w:t>
            </w: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评</w:t>
            </w: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语</w:t>
            </w:r>
          </w:p>
        </w:tc>
        <w:tc>
          <w:tcPr>
            <w:tcW w:w="8536" w:type="dxa"/>
          </w:tcPr>
          <w:p w:rsidR="00593BB9" w:rsidRDefault="00593BB9" w:rsidP="00262D85"/>
          <w:p w:rsidR="00593BB9" w:rsidRDefault="00593BB9" w:rsidP="00262D85"/>
          <w:p w:rsidR="00593BB9" w:rsidRDefault="00593BB9" w:rsidP="00262D85"/>
          <w:p w:rsidR="00593BB9" w:rsidRDefault="00593BB9" w:rsidP="00262D85"/>
          <w:p w:rsidR="00593BB9" w:rsidRDefault="00593BB9" w:rsidP="00262D85"/>
          <w:p w:rsidR="00593BB9" w:rsidRDefault="00593BB9" w:rsidP="00262D85"/>
          <w:p w:rsidR="00593BB9" w:rsidRDefault="00593BB9" w:rsidP="00262D85"/>
          <w:p w:rsidR="00593BB9" w:rsidRDefault="00593BB9" w:rsidP="00262D85"/>
          <w:p w:rsidR="00593BB9" w:rsidRDefault="00593BB9" w:rsidP="00262D85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6" type="#_x0000_t202" style="position:absolute;left:0;text-align:left;margin-left:18.3pt;margin-top:2.85pt;width:117pt;height:31.25pt;z-index:251658240;visibility:visible">
                  <v:textbox>
                    <w:txbxContent>
                      <w:p w:rsidR="00593BB9" w:rsidRDefault="00593BB9">
                        <w:r>
                          <w:rPr>
                            <w:rFonts w:cs="宋体" w:hint="eastAsia"/>
                            <w:sz w:val="24"/>
                            <w:szCs w:val="24"/>
                          </w:rPr>
                          <w:t>初评成绩：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cs="宋体" w:hint="eastAsia"/>
                            <w:sz w:val="24"/>
                            <w:szCs w:val="24"/>
                          </w:rPr>
                          <w:t>分</w:t>
                        </w:r>
                      </w:p>
                    </w:txbxContent>
                  </v:textbox>
                </v:shape>
              </w:pict>
            </w:r>
          </w:p>
          <w:p w:rsidR="00593BB9" w:rsidRPr="00262D85" w:rsidRDefault="00593BB9" w:rsidP="00593BB9">
            <w:pPr>
              <w:ind w:firstLineChars="2150" w:firstLine="31680"/>
              <w:rPr>
                <w:sz w:val="24"/>
                <w:szCs w:val="24"/>
              </w:rPr>
            </w:pPr>
            <w:r w:rsidRPr="00262D85">
              <w:rPr>
                <w:rFonts w:cs="宋体" w:hint="eastAsia"/>
                <w:sz w:val="24"/>
                <w:szCs w:val="24"/>
              </w:rPr>
              <w:t>指导教师（签名）：</w:t>
            </w:r>
          </w:p>
          <w:p w:rsidR="00593BB9" w:rsidRDefault="00593BB9" w:rsidP="00593BB9">
            <w:pPr>
              <w:spacing w:line="320" w:lineRule="exact"/>
              <w:ind w:firstLineChars="2700" w:firstLine="31680"/>
              <w:rPr>
                <w:sz w:val="24"/>
                <w:szCs w:val="24"/>
              </w:rPr>
            </w:pPr>
            <w:r w:rsidRPr="00262D85">
              <w:rPr>
                <w:rFonts w:cs="宋体" w:hint="eastAsia"/>
                <w:sz w:val="24"/>
                <w:szCs w:val="24"/>
              </w:rPr>
              <w:t>年</w:t>
            </w:r>
            <w:r w:rsidRPr="00262D85">
              <w:rPr>
                <w:sz w:val="24"/>
                <w:szCs w:val="24"/>
              </w:rPr>
              <w:t xml:space="preserve">    </w:t>
            </w:r>
            <w:r w:rsidRPr="00262D85">
              <w:rPr>
                <w:rFonts w:cs="宋体" w:hint="eastAsia"/>
                <w:sz w:val="24"/>
                <w:szCs w:val="24"/>
              </w:rPr>
              <w:t>月</w:t>
            </w:r>
            <w:r w:rsidRPr="00262D85">
              <w:rPr>
                <w:sz w:val="24"/>
                <w:szCs w:val="24"/>
              </w:rPr>
              <w:t xml:space="preserve">   </w:t>
            </w:r>
            <w:r w:rsidRPr="00262D85">
              <w:rPr>
                <w:rFonts w:cs="宋体" w:hint="eastAsia"/>
                <w:sz w:val="24"/>
                <w:szCs w:val="24"/>
              </w:rPr>
              <w:t>日</w:t>
            </w:r>
          </w:p>
        </w:tc>
      </w:tr>
    </w:tbl>
    <w:p w:rsidR="00593BB9" w:rsidRDefault="00593BB9"/>
    <w:p w:rsidR="00593BB9" w:rsidRDefault="00593BB9"/>
    <w:p w:rsidR="00593BB9" w:rsidRPr="00C666CC" w:rsidRDefault="00593BB9" w:rsidP="00C666CC">
      <w:pPr>
        <w:spacing w:line="520" w:lineRule="exact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二</w:t>
      </w:r>
      <w:r w:rsidRPr="00C666CC">
        <w:rPr>
          <w:rFonts w:cs="宋体" w:hint="eastAsia"/>
          <w:sz w:val="24"/>
          <w:szCs w:val="24"/>
        </w:rPr>
        <w:t>、</w:t>
      </w:r>
      <w:r w:rsidRPr="00C666CC">
        <w:rPr>
          <w:sz w:val="24"/>
          <w:szCs w:val="24"/>
        </w:rPr>
        <w:t xml:space="preserve"> </w:t>
      </w:r>
      <w:r w:rsidRPr="00C666CC">
        <w:rPr>
          <w:rFonts w:cs="宋体" w:hint="eastAsia"/>
          <w:sz w:val="24"/>
          <w:szCs w:val="24"/>
        </w:rPr>
        <w:t>论文答辩</w:t>
      </w: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2"/>
        <w:gridCol w:w="841"/>
        <w:gridCol w:w="674"/>
        <w:gridCol w:w="743"/>
        <w:gridCol w:w="1134"/>
        <w:gridCol w:w="426"/>
        <w:gridCol w:w="1134"/>
        <w:gridCol w:w="879"/>
        <w:gridCol w:w="1389"/>
        <w:gridCol w:w="1496"/>
      </w:tblGrid>
      <w:tr w:rsidR="00593BB9">
        <w:trPr>
          <w:trHeight w:val="608"/>
        </w:trPr>
        <w:tc>
          <w:tcPr>
            <w:tcW w:w="572" w:type="dxa"/>
            <w:vMerge w:val="restart"/>
            <w:vAlign w:val="center"/>
          </w:tcPr>
          <w:p w:rsidR="00593BB9" w:rsidRDefault="00593BB9">
            <w:pPr>
              <w:spacing w:line="4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答辩记录</w:t>
            </w:r>
          </w:p>
        </w:tc>
        <w:tc>
          <w:tcPr>
            <w:tcW w:w="1515" w:type="dxa"/>
            <w:gridSpan w:val="2"/>
            <w:vAlign w:val="center"/>
          </w:tcPr>
          <w:p w:rsidR="00593BB9" w:rsidRPr="00E76F52" w:rsidRDefault="00593BB9" w:rsidP="00E76F52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答辩主持人</w:t>
            </w:r>
          </w:p>
        </w:tc>
        <w:tc>
          <w:tcPr>
            <w:tcW w:w="4316" w:type="dxa"/>
            <w:gridSpan w:val="5"/>
            <w:tcBorders>
              <w:right w:val="nil"/>
            </w:tcBorders>
            <w:vAlign w:val="center"/>
          </w:tcPr>
          <w:p w:rsidR="00593BB9" w:rsidRDefault="00593BB9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tcBorders>
              <w:left w:val="nil"/>
            </w:tcBorders>
            <w:vAlign w:val="center"/>
          </w:tcPr>
          <w:p w:rsidR="00593BB9" w:rsidRDefault="00593BB9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593BB9">
        <w:trPr>
          <w:trHeight w:val="608"/>
        </w:trPr>
        <w:tc>
          <w:tcPr>
            <w:tcW w:w="572" w:type="dxa"/>
            <w:vMerge/>
            <w:vAlign w:val="center"/>
          </w:tcPr>
          <w:p w:rsidR="00593BB9" w:rsidRDefault="00593BB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593BB9" w:rsidRDefault="00593BB9" w:rsidP="00887EF3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E76F52">
              <w:rPr>
                <w:rFonts w:cs="宋体" w:hint="eastAsia"/>
                <w:sz w:val="24"/>
                <w:szCs w:val="24"/>
              </w:rPr>
              <w:t>答辩小组</w:t>
            </w:r>
          </w:p>
          <w:p w:rsidR="00593BB9" w:rsidRPr="00E76F52" w:rsidRDefault="00593BB9" w:rsidP="00887EF3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E76F52">
              <w:rPr>
                <w:rFonts w:cs="宋体" w:hint="eastAsia"/>
                <w:sz w:val="24"/>
                <w:szCs w:val="24"/>
              </w:rPr>
              <w:t>成员</w:t>
            </w:r>
          </w:p>
        </w:tc>
        <w:tc>
          <w:tcPr>
            <w:tcW w:w="4316" w:type="dxa"/>
            <w:gridSpan w:val="5"/>
            <w:tcBorders>
              <w:right w:val="nil"/>
            </w:tcBorders>
            <w:vAlign w:val="center"/>
          </w:tcPr>
          <w:p w:rsidR="00593BB9" w:rsidRDefault="00593BB9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tcBorders>
              <w:left w:val="nil"/>
            </w:tcBorders>
            <w:vAlign w:val="center"/>
          </w:tcPr>
          <w:p w:rsidR="00593BB9" w:rsidRDefault="00593BB9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593BB9">
        <w:trPr>
          <w:trHeight w:val="618"/>
        </w:trPr>
        <w:tc>
          <w:tcPr>
            <w:tcW w:w="572" w:type="dxa"/>
            <w:vMerge/>
            <w:vAlign w:val="center"/>
          </w:tcPr>
          <w:p w:rsidR="00593BB9" w:rsidRDefault="00593BB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593BB9" w:rsidRPr="00E76F52" w:rsidRDefault="00593BB9" w:rsidP="00E76F52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E76F52">
              <w:rPr>
                <w:rFonts w:cs="宋体" w:hint="eastAsia"/>
                <w:sz w:val="24"/>
                <w:szCs w:val="24"/>
              </w:rPr>
              <w:t>秘</w:t>
            </w:r>
            <w:r w:rsidRPr="00E76F52">
              <w:rPr>
                <w:sz w:val="24"/>
                <w:szCs w:val="24"/>
              </w:rPr>
              <w:t xml:space="preserve">   </w:t>
            </w:r>
            <w:r w:rsidRPr="00E76F52">
              <w:rPr>
                <w:rFonts w:cs="宋体" w:hint="eastAsia"/>
                <w:sz w:val="24"/>
                <w:szCs w:val="24"/>
              </w:rPr>
              <w:t>书</w:t>
            </w:r>
          </w:p>
        </w:tc>
        <w:tc>
          <w:tcPr>
            <w:tcW w:w="4316" w:type="dxa"/>
            <w:gridSpan w:val="5"/>
            <w:tcBorders>
              <w:right w:val="nil"/>
            </w:tcBorders>
            <w:vAlign w:val="center"/>
          </w:tcPr>
          <w:p w:rsidR="00593BB9" w:rsidRDefault="00593BB9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tcBorders>
              <w:left w:val="nil"/>
            </w:tcBorders>
            <w:vAlign w:val="center"/>
          </w:tcPr>
          <w:p w:rsidR="00593BB9" w:rsidRDefault="00593BB9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593BB9">
        <w:trPr>
          <w:trHeight w:val="615"/>
        </w:trPr>
        <w:tc>
          <w:tcPr>
            <w:tcW w:w="572" w:type="dxa"/>
            <w:vMerge/>
            <w:vAlign w:val="center"/>
          </w:tcPr>
          <w:p w:rsidR="00593BB9" w:rsidRDefault="00593BB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593BB9" w:rsidRPr="00E76F52" w:rsidRDefault="00593BB9" w:rsidP="00E76F52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答辩日期</w:t>
            </w:r>
          </w:p>
        </w:tc>
        <w:tc>
          <w:tcPr>
            <w:tcW w:w="4316" w:type="dxa"/>
            <w:gridSpan w:val="5"/>
            <w:tcBorders>
              <w:right w:val="nil"/>
            </w:tcBorders>
            <w:vAlign w:val="center"/>
          </w:tcPr>
          <w:p w:rsidR="00593BB9" w:rsidRDefault="00593BB9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tcBorders>
              <w:left w:val="nil"/>
            </w:tcBorders>
            <w:vAlign w:val="center"/>
          </w:tcPr>
          <w:p w:rsidR="00593BB9" w:rsidRDefault="00593BB9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593BB9">
        <w:trPr>
          <w:trHeight w:val="765"/>
        </w:trPr>
        <w:tc>
          <w:tcPr>
            <w:tcW w:w="572" w:type="dxa"/>
            <w:vMerge/>
            <w:vAlign w:val="center"/>
          </w:tcPr>
          <w:p w:rsidR="00593BB9" w:rsidRDefault="00593BB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3392" w:type="dxa"/>
            <w:gridSpan w:val="4"/>
            <w:vAlign w:val="center"/>
          </w:tcPr>
          <w:p w:rsidR="00593BB9" w:rsidRDefault="00593BB9" w:rsidP="00E76F52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答辩教师提问</w:t>
            </w:r>
          </w:p>
        </w:tc>
        <w:tc>
          <w:tcPr>
            <w:tcW w:w="5324" w:type="dxa"/>
            <w:gridSpan w:val="5"/>
            <w:vAlign w:val="center"/>
          </w:tcPr>
          <w:p w:rsidR="00593BB9" w:rsidRDefault="00593BB9" w:rsidP="00E76F52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学生回答情况</w:t>
            </w:r>
          </w:p>
        </w:tc>
      </w:tr>
      <w:tr w:rsidR="00593BB9">
        <w:trPr>
          <w:trHeight w:val="1463"/>
        </w:trPr>
        <w:tc>
          <w:tcPr>
            <w:tcW w:w="572" w:type="dxa"/>
            <w:vMerge/>
            <w:vAlign w:val="center"/>
          </w:tcPr>
          <w:p w:rsidR="00593BB9" w:rsidRDefault="00593BB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3392" w:type="dxa"/>
            <w:gridSpan w:val="4"/>
          </w:tcPr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．</w:t>
            </w: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324" w:type="dxa"/>
            <w:gridSpan w:val="5"/>
            <w:vAlign w:val="center"/>
          </w:tcPr>
          <w:p w:rsidR="00593BB9" w:rsidRDefault="00593BB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593BB9">
        <w:trPr>
          <w:trHeight w:val="765"/>
        </w:trPr>
        <w:tc>
          <w:tcPr>
            <w:tcW w:w="572" w:type="dxa"/>
            <w:vMerge/>
            <w:vAlign w:val="center"/>
          </w:tcPr>
          <w:p w:rsidR="00593BB9" w:rsidRDefault="00593BB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3392" w:type="dxa"/>
            <w:gridSpan w:val="4"/>
          </w:tcPr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．</w:t>
            </w: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324" w:type="dxa"/>
            <w:gridSpan w:val="5"/>
            <w:vAlign w:val="center"/>
          </w:tcPr>
          <w:p w:rsidR="00593BB9" w:rsidRDefault="00593BB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593BB9">
        <w:trPr>
          <w:trHeight w:val="1661"/>
        </w:trPr>
        <w:tc>
          <w:tcPr>
            <w:tcW w:w="572" w:type="dxa"/>
            <w:vMerge/>
            <w:vAlign w:val="center"/>
          </w:tcPr>
          <w:p w:rsidR="00593BB9" w:rsidRDefault="00593BB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3392" w:type="dxa"/>
            <w:gridSpan w:val="4"/>
          </w:tcPr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．</w:t>
            </w: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324" w:type="dxa"/>
            <w:gridSpan w:val="5"/>
            <w:vAlign w:val="center"/>
          </w:tcPr>
          <w:p w:rsidR="00593BB9" w:rsidRDefault="00593BB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593BB9">
        <w:trPr>
          <w:trHeight w:val="2010"/>
        </w:trPr>
        <w:tc>
          <w:tcPr>
            <w:tcW w:w="572" w:type="dxa"/>
            <w:vMerge/>
            <w:vAlign w:val="center"/>
          </w:tcPr>
          <w:p w:rsidR="00593BB9" w:rsidRDefault="00593BB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3392" w:type="dxa"/>
            <w:gridSpan w:val="4"/>
          </w:tcPr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rFonts w:cs="宋体" w:hint="eastAsia"/>
                <w:sz w:val="24"/>
                <w:szCs w:val="24"/>
              </w:rPr>
              <w:t>．</w:t>
            </w: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  <w:p w:rsidR="00593BB9" w:rsidRDefault="00593BB9" w:rsidP="00F2026C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324" w:type="dxa"/>
            <w:gridSpan w:val="5"/>
            <w:vAlign w:val="center"/>
          </w:tcPr>
          <w:p w:rsidR="00593BB9" w:rsidRDefault="00593BB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593BB9">
        <w:trPr>
          <w:trHeight w:val="2835"/>
        </w:trPr>
        <w:tc>
          <w:tcPr>
            <w:tcW w:w="572" w:type="dxa"/>
            <w:vAlign w:val="center"/>
          </w:tcPr>
          <w:p w:rsidR="00593BB9" w:rsidRDefault="00593BB9" w:rsidP="00F27A0C">
            <w:pPr>
              <w:spacing w:line="4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答辩小组意见</w:t>
            </w:r>
          </w:p>
        </w:tc>
        <w:tc>
          <w:tcPr>
            <w:tcW w:w="8716" w:type="dxa"/>
            <w:gridSpan w:val="9"/>
            <w:vAlign w:val="center"/>
          </w:tcPr>
          <w:p w:rsidR="00593BB9" w:rsidRDefault="00593BB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评语：</w:t>
            </w:r>
          </w:p>
          <w:p w:rsidR="00593BB9" w:rsidRDefault="00593BB9">
            <w:pPr>
              <w:widowControl/>
              <w:jc w:val="left"/>
              <w:rPr>
                <w:sz w:val="24"/>
                <w:szCs w:val="24"/>
              </w:rPr>
            </w:pPr>
          </w:p>
          <w:p w:rsidR="00593BB9" w:rsidRDefault="00593BB9">
            <w:pPr>
              <w:widowControl/>
              <w:jc w:val="left"/>
              <w:rPr>
                <w:sz w:val="24"/>
                <w:szCs w:val="24"/>
              </w:rPr>
            </w:pPr>
          </w:p>
          <w:p w:rsidR="00593BB9" w:rsidRDefault="00593BB9">
            <w:pPr>
              <w:widowControl/>
              <w:jc w:val="left"/>
              <w:rPr>
                <w:sz w:val="24"/>
                <w:szCs w:val="24"/>
              </w:rPr>
            </w:pPr>
          </w:p>
          <w:p w:rsidR="00593BB9" w:rsidRDefault="00593BB9">
            <w:pPr>
              <w:widowControl/>
              <w:jc w:val="left"/>
              <w:rPr>
                <w:sz w:val="24"/>
                <w:szCs w:val="24"/>
              </w:rPr>
            </w:pPr>
          </w:p>
          <w:p w:rsidR="00593BB9" w:rsidRDefault="00593BB9">
            <w:pPr>
              <w:widowControl/>
              <w:jc w:val="left"/>
              <w:rPr>
                <w:sz w:val="24"/>
                <w:szCs w:val="24"/>
              </w:rPr>
            </w:pPr>
          </w:p>
          <w:p w:rsidR="00593BB9" w:rsidRDefault="00593BB9">
            <w:pPr>
              <w:widowControl/>
              <w:jc w:val="left"/>
              <w:rPr>
                <w:sz w:val="24"/>
                <w:szCs w:val="24"/>
              </w:rPr>
            </w:pPr>
          </w:p>
          <w:p w:rsidR="00593BB9" w:rsidRDefault="00593BB9">
            <w:pPr>
              <w:widowControl/>
              <w:ind w:firstLine="210"/>
              <w:jc w:val="left"/>
            </w:pPr>
          </w:p>
          <w:p w:rsidR="00593BB9" w:rsidRDefault="00593BB9" w:rsidP="00F27A0C">
            <w:pPr>
              <w:ind w:firstLine="5250"/>
              <w:jc w:val="left"/>
              <w:rPr>
                <w:sz w:val="24"/>
                <w:szCs w:val="24"/>
              </w:rPr>
            </w:pPr>
          </w:p>
        </w:tc>
      </w:tr>
      <w:tr w:rsidR="00593BB9">
        <w:trPr>
          <w:trHeight w:val="533"/>
        </w:trPr>
        <w:tc>
          <w:tcPr>
            <w:tcW w:w="1413" w:type="dxa"/>
            <w:gridSpan w:val="2"/>
            <w:vAlign w:val="center"/>
          </w:tcPr>
          <w:p w:rsidR="00593BB9" w:rsidRDefault="00593BB9" w:rsidP="00F27A0C">
            <w:pPr>
              <w:jc w:val="lef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答辩成绩</w:t>
            </w:r>
          </w:p>
        </w:tc>
        <w:tc>
          <w:tcPr>
            <w:tcW w:w="1417" w:type="dxa"/>
            <w:gridSpan w:val="2"/>
            <w:vAlign w:val="center"/>
          </w:tcPr>
          <w:p w:rsidR="00593BB9" w:rsidRDefault="00593BB9" w:rsidP="00672D3A">
            <w:pPr>
              <w:jc w:val="left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560" w:type="dxa"/>
            <w:gridSpan w:val="2"/>
            <w:vAlign w:val="center"/>
          </w:tcPr>
          <w:p w:rsidR="00593BB9" w:rsidRDefault="00593BB9" w:rsidP="00672D3A">
            <w:pPr>
              <w:jc w:val="lef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综合成绩</w:t>
            </w:r>
          </w:p>
        </w:tc>
        <w:tc>
          <w:tcPr>
            <w:tcW w:w="1134" w:type="dxa"/>
            <w:vAlign w:val="center"/>
          </w:tcPr>
          <w:p w:rsidR="00593BB9" w:rsidRDefault="00593BB9" w:rsidP="00672D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593BB9" w:rsidRDefault="00593BB9" w:rsidP="00593BB9">
            <w:pPr>
              <w:ind w:leftChars="-51" w:left="31680" w:rightChars="-51" w:right="31680"/>
              <w:jc w:val="lef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答辩主持人（签名）</w:t>
            </w:r>
          </w:p>
        </w:tc>
        <w:tc>
          <w:tcPr>
            <w:tcW w:w="1496" w:type="dxa"/>
            <w:vAlign w:val="center"/>
          </w:tcPr>
          <w:p w:rsidR="00593BB9" w:rsidRDefault="00593BB9" w:rsidP="00672D3A">
            <w:pPr>
              <w:jc w:val="left"/>
              <w:rPr>
                <w:sz w:val="24"/>
                <w:szCs w:val="24"/>
              </w:rPr>
            </w:pPr>
          </w:p>
        </w:tc>
      </w:tr>
    </w:tbl>
    <w:p w:rsidR="00593BB9" w:rsidRDefault="00593BB9"/>
    <w:p w:rsidR="00593BB9" w:rsidRPr="00C666CC" w:rsidRDefault="00593BB9" w:rsidP="00C666CC">
      <w:pPr>
        <w:spacing w:line="520" w:lineRule="exact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三</w:t>
      </w:r>
      <w:r w:rsidRPr="00C666CC">
        <w:rPr>
          <w:rFonts w:cs="宋体" w:hint="eastAsia"/>
          <w:sz w:val="24"/>
          <w:szCs w:val="24"/>
        </w:rPr>
        <w:t>、审核意见</w:t>
      </w: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8460"/>
      </w:tblGrid>
      <w:tr w:rsidR="00593BB9">
        <w:trPr>
          <w:trHeight w:val="780"/>
        </w:trPr>
        <w:tc>
          <w:tcPr>
            <w:tcW w:w="828" w:type="dxa"/>
            <w:vAlign w:val="center"/>
          </w:tcPr>
          <w:p w:rsidR="00593BB9" w:rsidRDefault="00593BB9" w:rsidP="008679AC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学院（分校）</w:t>
            </w:r>
          </w:p>
          <w:p w:rsidR="00593BB9" w:rsidRDefault="00593BB9" w:rsidP="008679AC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意见</w:t>
            </w:r>
          </w:p>
        </w:tc>
        <w:tc>
          <w:tcPr>
            <w:tcW w:w="8460" w:type="dxa"/>
            <w:vAlign w:val="center"/>
          </w:tcPr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27" type="#_x0000_t202" style="position:absolute;left:0;text-align:left;margin-left:6.25pt;margin-top:18.8pt;width:117pt;height:31.25pt;z-index:251659264;visibility:visible">
                  <v:textbox>
                    <w:txbxContent>
                      <w:p w:rsidR="00593BB9" w:rsidRDefault="00593BB9" w:rsidP="009318D2">
                        <w:r>
                          <w:rPr>
                            <w:rFonts w:cs="宋体" w:hint="eastAsia"/>
                            <w:sz w:val="24"/>
                            <w:szCs w:val="24"/>
                          </w:rPr>
                          <w:t>初审成绩：</w:t>
                        </w:r>
                      </w:p>
                    </w:txbxContent>
                  </v:textbox>
                </v:shape>
              </w:pict>
            </w: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  <w:p w:rsidR="00593BB9" w:rsidRPr="00262D85" w:rsidRDefault="00593BB9" w:rsidP="00481BA3">
            <w:pPr>
              <w:spacing w:line="4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初审人</w:t>
            </w:r>
            <w:r w:rsidRPr="00262D85">
              <w:rPr>
                <w:rFonts w:cs="宋体" w:hint="eastAsia"/>
                <w:sz w:val="24"/>
                <w:szCs w:val="24"/>
              </w:rPr>
              <w:t>（签名）：</w:t>
            </w:r>
            <w:r w:rsidRPr="00262D85">
              <w:rPr>
                <w:sz w:val="24"/>
                <w:szCs w:val="24"/>
              </w:rPr>
              <w:t xml:space="preserve">                                   </w:t>
            </w:r>
            <w:r w:rsidRPr="00262D85">
              <w:rPr>
                <w:rFonts w:cs="宋体" w:hint="eastAsia"/>
                <w:sz w:val="24"/>
                <w:szCs w:val="24"/>
              </w:rPr>
              <w:t>负责部门公章</w:t>
            </w:r>
          </w:p>
          <w:p w:rsidR="00593BB9" w:rsidRDefault="00593BB9" w:rsidP="00262D85">
            <w:pPr>
              <w:spacing w:line="480" w:lineRule="exact"/>
              <w:ind w:firstLine="4095"/>
              <w:rPr>
                <w:sz w:val="24"/>
                <w:szCs w:val="24"/>
              </w:rPr>
            </w:pPr>
            <w:r w:rsidRPr="00262D85">
              <w:rPr>
                <w:sz w:val="24"/>
                <w:szCs w:val="24"/>
              </w:rPr>
              <w:t xml:space="preserve">                   </w:t>
            </w:r>
            <w:r w:rsidRPr="00262D85">
              <w:rPr>
                <w:rFonts w:cs="宋体" w:hint="eastAsia"/>
                <w:sz w:val="24"/>
                <w:szCs w:val="24"/>
              </w:rPr>
              <w:t>年</w:t>
            </w:r>
            <w:r w:rsidRPr="00262D85">
              <w:rPr>
                <w:sz w:val="24"/>
                <w:szCs w:val="24"/>
              </w:rPr>
              <w:t xml:space="preserve">    </w:t>
            </w:r>
            <w:r w:rsidRPr="00262D85">
              <w:rPr>
                <w:rFonts w:cs="宋体" w:hint="eastAsia"/>
                <w:sz w:val="24"/>
                <w:szCs w:val="24"/>
              </w:rPr>
              <w:t>月</w:t>
            </w:r>
            <w:r w:rsidRPr="00262D85">
              <w:rPr>
                <w:sz w:val="24"/>
                <w:szCs w:val="24"/>
              </w:rPr>
              <w:t xml:space="preserve">    </w:t>
            </w:r>
            <w:r w:rsidRPr="00262D85">
              <w:rPr>
                <w:rFonts w:cs="宋体" w:hint="eastAsia"/>
                <w:sz w:val="24"/>
                <w:szCs w:val="24"/>
              </w:rPr>
              <w:t>日</w:t>
            </w:r>
          </w:p>
        </w:tc>
      </w:tr>
      <w:tr w:rsidR="00593BB9">
        <w:tc>
          <w:tcPr>
            <w:tcW w:w="828" w:type="dxa"/>
            <w:vAlign w:val="center"/>
          </w:tcPr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分</w:t>
            </w: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部</w:t>
            </w: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终</w:t>
            </w: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审</w:t>
            </w: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意</w:t>
            </w:r>
          </w:p>
          <w:p w:rsidR="00593BB9" w:rsidRDefault="00593BB9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见</w:t>
            </w:r>
          </w:p>
        </w:tc>
        <w:tc>
          <w:tcPr>
            <w:tcW w:w="8460" w:type="dxa"/>
          </w:tcPr>
          <w:p w:rsidR="00593BB9" w:rsidRDefault="00593BB9">
            <w:pPr>
              <w:spacing w:line="480" w:lineRule="exact"/>
              <w:ind w:firstLine="3360"/>
              <w:rPr>
                <w:sz w:val="24"/>
                <w:szCs w:val="24"/>
              </w:rPr>
            </w:pPr>
          </w:p>
          <w:p w:rsidR="00593BB9" w:rsidRDefault="00593BB9">
            <w:pPr>
              <w:spacing w:line="480" w:lineRule="exact"/>
              <w:ind w:firstLine="3360"/>
              <w:rPr>
                <w:sz w:val="24"/>
                <w:szCs w:val="24"/>
              </w:rPr>
            </w:pPr>
          </w:p>
          <w:p w:rsidR="00593BB9" w:rsidRDefault="00593BB9">
            <w:pPr>
              <w:spacing w:line="480" w:lineRule="exact"/>
              <w:ind w:firstLine="3360"/>
              <w:rPr>
                <w:sz w:val="24"/>
                <w:szCs w:val="24"/>
              </w:rPr>
            </w:pPr>
          </w:p>
          <w:p w:rsidR="00593BB9" w:rsidRDefault="00593BB9">
            <w:pPr>
              <w:spacing w:line="480" w:lineRule="exact"/>
              <w:ind w:firstLine="3360"/>
              <w:rPr>
                <w:sz w:val="24"/>
                <w:szCs w:val="24"/>
              </w:rPr>
            </w:pPr>
          </w:p>
          <w:p w:rsidR="00593BB9" w:rsidRDefault="00593BB9">
            <w:pPr>
              <w:spacing w:line="480" w:lineRule="exact"/>
              <w:ind w:firstLine="3360"/>
              <w:rPr>
                <w:sz w:val="24"/>
                <w:szCs w:val="24"/>
              </w:rPr>
            </w:pPr>
          </w:p>
          <w:p w:rsidR="00593BB9" w:rsidRDefault="00593BB9">
            <w:pPr>
              <w:spacing w:line="480" w:lineRule="exact"/>
              <w:ind w:firstLine="3360"/>
              <w:rPr>
                <w:sz w:val="24"/>
                <w:szCs w:val="24"/>
              </w:rPr>
            </w:pPr>
          </w:p>
          <w:p w:rsidR="00593BB9" w:rsidRDefault="00593BB9">
            <w:pPr>
              <w:spacing w:line="480" w:lineRule="exact"/>
              <w:ind w:firstLine="3360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28" type="#_x0000_t202" style="position:absolute;left:0;text-align:left;margin-left:10.7pt;margin-top:13.95pt;width:117pt;height:31.25pt;z-index:251660288;visibility:visible">
                  <v:textbox>
                    <w:txbxContent>
                      <w:p w:rsidR="00593BB9" w:rsidRDefault="00593BB9" w:rsidP="009318D2">
                        <w:r>
                          <w:rPr>
                            <w:rFonts w:cs="宋体" w:hint="eastAsia"/>
                            <w:sz w:val="24"/>
                            <w:szCs w:val="24"/>
                          </w:rPr>
                          <w:t>终审成绩：</w:t>
                        </w:r>
                      </w:p>
                    </w:txbxContent>
                  </v:textbox>
                </v:shape>
              </w:pict>
            </w:r>
          </w:p>
          <w:p w:rsidR="00593BB9" w:rsidRDefault="00593BB9">
            <w:pPr>
              <w:spacing w:line="480" w:lineRule="exact"/>
              <w:ind w:firstLine="3360"/>
              <w:rPr>
                <w:sz w:val="24"/>
                <w:szCs w:val="24"/>
              </w:rPr>
            </w:pPr>
          </w:p>
          <w:p w:rsidR="00593BB9" w:rsidRPr="00262D85" w:rsidRDefault="00593BB9" w:rsidP="001E338C">
            <w:pPr>
              <w:spacing w:line="4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终审人</w:t>
            </w:r>
            <w:r w:rsidRPr="00262D85">
              <w:rPr>
                <w:rFonts w:cs="宋体" w:hint="eastAsia"/>
                <w:sz w:val="24"/>
                <w:szCs w:val="24"/>
              </w:rPr>
              <w:t>（签名）：</w:t>
            </w:r>
            <w:r w:rsidRPr="00262D85">
              <w:rPr>
                <w:sz w:val="24"/>
                <w:szCs w:val="24"/>
              </w:rPr>
              <w:t xml:space="preserve">                                  </w:t>
            </w:r>
            <w:r w:rsidRPr="00262D85">
              <w:rPr>
                <w:rFonts w:cs="宋体" w:hint="eastAsia"/>
                <w:sz w:val="24"/>
                <w:szCs w:val="24"/>
              </w:rPr>
              <w:t>负责部门公章</w:t>
            </w:r>
          </w:p>
          <w:p w:rsidR="00593BB9" w:rsidRPr="00262D85" w:rsidRDefault="00593BB9">
            <w:pPr>
              <w:spacing w:line="160" w:lineRule="exact"/>
              <w:ind w:firstLine="2940"/>
              <w:rPr>
                <w:sz w:val="24"/>
                <w:szCs w:val="24"/>
              </w:rPr>
            </w:pPr>
          </w:p>
          <w:p w:rsidR="00593BB9" w:rsidRDefault="00593BB9" w:rsidP="00262D85">
            <w:pPr>
              <w:spacing w:line="280" w:lineRule="exact"/>
              <w:ind w:firstLine="2940"/>
              <w:rPr>
                <w:sz w:val="24"/>
                <w:szCs w:val="24"/>
              </w:rPr>
            </w:pPr>
            <w:r w:rsidRPr="00262D85">
              <w:rPr>
                <w:sz w:val="24"/>
                <w:szCs w:val="24"/>
              </w:rPr>
              <w:t xml:space="preserve">                            </w:t>
            </w:r>
            <w:r w:rsidRPr="00262D85">
              <w:rPr>
                <w:rFonts w:cs="宋体" w:hint="eastAsia"/>
                <w:sz w:val="24"/>
                <w:szCs w:val="24"/>
              </w:rPr>
              <w:t>年</w:t>
            </w:r>
            <w:r w:rsidRPr="00262D85">
              <w:rPr>
                <w:sz w:val="24"/>
                <w:szCs w:val="24"/>
              </w:rPr>
              <w:t xml:space="preserve">    </w:t>
            </w:r>
            <w:r w:rsidRPr="00262D85">
              <w:rPr>
                <w:rFonts w:cs="宋体" w:hint="eastAsia"/>
                <w:sz w:val="24"/>
                <w:szCs w:val="24"/>
              </w:rPr>
              <w:t>月</w:t>
            </w:r>
            <w:r w:rsidRPr="00262D85">
              <w:rPr>
                <w:sz w:val="24"/>
                <w:szCs w:val="24"/>
              </w:rPr>
              <w:t xml:space="preserve">    </w:t>
            </w:r>
            <w:r w:rsidRPr="00262D85">
              <w:rPr>
                <w:rFonts w:cs="宋体" w:hint="eastAsia"/>
                <w:sz w:val="24"/>
                <w:szCs w:val="24"/>
              </w:rPr>
              <w:t>日</w:t>
            </w:r>
          </w:p>
        </w:tc>
      </w:tr>
    </w:tbl>
    <w:p w:rsidR="00593BB9" w:rsidRDefault="00593BB9" w:rsidP="00F2026C"/>
    <w:sectPr w:rsidR="00593BB9" w:rsidSect="00DA1688"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BB9" w:rsidRDefault="00593BB9">
      <w:r>
        <w:separator/>
      </w:r>
    </w:p>
  </w:endnote>
  <w:endnote w:type="continuationSeparator" w:id="0">
    <w:p w:rsidR="00593BB9" w:rsidRDefault="00593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BB9" w:rsidRDefault="00593BB9">
      <w:r>
        <w:separator/>
      </w:r>
    </w:p>
  </w:footnote>
  <w:footnote w:type="continuationSeparator" w:id="0">
    <w:p w:rsidR="00593BB9" w:rsidRDefault="00593B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B703E"/>
    <w:multiLevelType w:val="hybridMultilevel"/>
    <w:tmpl w:val="F49E06F6"/>
    <w:lvl w:ilvl="0" w:tplc="CA6C1C24">
      <w:start w:val="1"/>
      <w:numFmt w:val="decimal"/>
      <w:lvlText w:val="%1、"/>
      <w:lvlJc w:val="left"/>
      <w:pPr>
        <w:ind w:left="360" w:hanging="360"/>
      </w:pPr>
      <w:rPr>
        <w:rFonts w:ascii="Calibri" w:hAnsi="Calibri"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6639C2"/>
    <w:multiLevelType w:val="hybridMultilevel"/>
    <w:tmpl w:val="F02A0098"/>
    <w:lvl w:ilvl="0" w:tplc="BF166152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8B4946"/>
    <w:multiLevelType w:val="hybridMultilevel"/>
    <w:tmpl w:val="6350864C"/>
    <w:lvl w:ilvl="0" w:tplc="37AE6BD0">
      <w:start w:val="1"/>
      <w:numFmt w:val="decimal"/>
      <w:lvlText w:val="%1、"/>
      <w:lvlJc w:val="left"/>
      <w:pPr>
        <w:ind w:left="360" w:hanging="360"/>
      </w:pPr>
      <w:rPr>
        <w:rFonts w:ascii="Calibri" w:hAnsi="Calibri"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29768B"/>
    <w:multiLevelType w:val="hybridMultilevel"/>
    <w:tmpl w:val="21182240"/>
    <w:lvl w:ilvl="0" w:tplc="469C41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AC0586"/>
    <w:multiLevelType w:val="hybridMultilevel"/>
    <w:tmpl w:val="067ADCAC"/>
    <w:lvl w:ilvl="0" w:tplc="F6384C86">
      <w:start w:val="1"/>
      <w:numFmt w:val="decimal"/>
      <w:lvlText w:val="%1、"/>
      <w:lvlJc w:val="left"/>
      <w:pPr>
        <w:ind w:left="360" w:hanging="360"/>
      </w:pPr>
      <w:rPr>
        <w:rFonts w:ascii="Calibri" w:hAnsi="Calibri"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0173"/>
    <w:rsid w:val="000004E9"/>
    <w:rsid w:val="00005875"/>
    <w:rsid w:val="00030DDE"/>
    <w:rsid w:val="00050173"/>
    <w:rsid w:val="000568EA"/>
    <w:rsid w:val="000576B2"/>
    <w:rsid w:val="00060352"/>
    <w:rsid w:val="00060ABA"/>
    <w:rsid w:val="00073E69"/>
    <w:rsid w:val="00074D41"/>
    <w:rsid w:val="00083DD6"/>
    <w:rsid w:val="000A14F7"/>
    <w:rsid w:val="000D2676"/>
    <w:rsid w:val="001000E6"/>
    <w:rsid w:val="00111F69"/>
    <w:rsid w:val="00121335"/>
    <w:rsid w:val="00131711"/>
    <w:rsid w:val="00154E1A"/>
    <w:rsid w:val="001652D0"/>
    <w:rsid w:val="0018668C"/>
    <w:rsid w:val="001C54D6"/>
    <w:rsid w:val="001D6C26"/>
    <w:rsid w:val="001E338C"/>
    <w:rsid w:val="002063A5"/>
    <w:rsid w:val="00210980"/>
    <w:rsid w:val="00211766"/>
    <w:rsid w:val="0021523C"/>
    <w:rsid w:val="0021603D"/>
    <w:rsid w:val="00262D85"/>
    <w:rsid w:val="0027789B"/>
    <w:rsid w:val="00283C57"/>
    <w:rsid w:val="002853D9"/>
    <w:rsid w:val="0028707A"/>
    <w:rsid w:val="00287925"/>
    <w:rsid w:val="002A2E88"/>
    <w:rsid w:val="002B558D"/>
    <w:rsid w:val="002B5AA7"/>
    <w:rsid w:val="002B7D3B"/>
    <w:rsid w:val="002D2821"/>
    <w:rsid w:val="0033629E"/>
    <w:rsid w:val="00340472"/>
    <w:rsid w:val="00361C97"/>
    <w:rsid w:val="00374C2E"/>
    <w:rsid w:val="003751FB"/>
    <w:rsid w:val="00380D11"/>
    <w:rsid w:val="00387301"/>
    <w:rsid w:val="0039398A"/>
    <w:rsid w:val="0039742F"/>
    <w:rsid w:val="003B7CDD"/>
    <w:rsid w:val="003C05CA"/>
    <w:rsid w:val="003D0E7B"/>
    <w:rsid w:val="004149DB"/>
    <w:rsid w:val="004237F5"/>
    <w:rsid w:val="00426437"/>
    <w:rsid w:val="004310E9"/>
    <w:rsid w:val="00446AEC"/>
    <w:rsid w:val="00453463"/>
    <w:rsid w:val="00460907"/>
    <w:rsid w:val="00481BA3"/>
    <w:rsid w:val="004922B4"/>
    <w:rsid w:val="00495948"/>
    <w:rsid w:val="004C0C9B"/>
    <w:rsid w:val="004E2BA2"/>
    <w:rsid w:val="00506D6A"/>
    <w:rsid w:val="00540F2A"/>
    <w:rsid w:val="005613A1"/>
    <w:rsid w:val="00593BB9"/>
    <w:rsid w:val="00593EE1"/>
    <w:rsid w:val="005A0BCF"/>
    <w:rsid w:val="005B5D77"/>
    <w:rsid w:val="005E36A6"/>
    <w:rsid w:val="005F6D0E"/>
    <w:rsid w:val="00622CC6"/>
    <w:rsid w:val="00625F89"/>
    <w:rsid w:val="006374E8"/>
    <w:rsid w:val="00637C2D"/>
    <w:rsid w:val="00672D3A"/>
    <w:rsid w:val="00675A2A"/>
    <w:rsid w:val="006B2AAC"/>
    <w:rsid w:val="006C7627"/>
    <w:rsid w:val="006D1FD2"/>
    <w:rsid w:val="006D2A1A"/>
    <w:rsid w:val="006F5AF3"/>
    <w:rsid w:val="0071388E"/>
    <w:rsid w:val="007231E8"/>
    <w:rsid w:val="0073216A"/>
    <w:rsid w:val="00733654"/>
    <w:rsid w:val="007348C9"/>
    <w:rsid w:val="00762390"/>
    <w:rsid w:val="0076448B"/>
    <w:rsid w:val="00767D66"/>
    <w:rsid w:val="00776AF7"/>
    <w:rsid w:val="00782977"/>
    <w:rsid w:val="007A575A"/>
    <w:rsid w:val="007D3CE3"/>
    <w:rsid w:val="007E2665"/>
    <w:rsid w:val="007E2850"/>
    <w:rsid w:val="007F0A7D"/>
    <w:rsid w:val="007F750F"/>
    <w:rsid w:val="00805160"/>
    <w:rsid w:val="0082243E"/>
    <w:rsid w:val="0084131A"/>
    <w:rsid w:val="008460DA"/>
    <w:rsid w:val="00851F77"/>
    <w:rsid w:val="00862EBC"/>
    <w:rsid w:val="00865D12"/>
    <w:rsid w:val="008679AC"/>
    <w:rsid w:val="00887EF3"/>
    <w:rsid w:val="00891D28"/>
    <w:rsid w:val="00897237"/>
    <w:rsid w:val="008A6D78"/>
    <w:rsid w:val="00905731"/>
    <w:rsid w:val="009071BE"/>
    <w:rsid w:val="0091655E"/>
    <w:rsid w:val="009178AD"/>
    <w:rsid w:val="00924C76"/>
    <w:rsid w:val="00927349"/>
    <w:rsid w:val="0092747F"/>
    <w:rsid w:val="009318D2"/>
    <w:rsid w:val="0093382A"/>
    <w:rsid w:val="00933A26"/>
    <w:rsid w:val="00950300"/>
    <w:rsid w:val="00951109"/>
    <w:rsid w:val="009652C7"/>
    <w:rsid w:val="0097115C"/>
    <w:rsid w:val="009819BA"/>
    <w:rsid w:val="00983818"/>
    <w:rsid w:val="0098517D"/>
    <w:rsid w:val="00993F7D"/>
    <w:rsid w:val="009B5343"/>
    <w:rsid w:val="009B577D"/>
    <w:rsid w:val="009F2CE8"/>
    <w:rsid w:val="00A01F49"/>
    <w:rsid w:val="00A17C5F"/>
    <w:rsid w:val="00A262EE"/>
    <w:rsid w:val="00A3401D"/>
    <w:rsid w:val="00A605AD"/>
    <w:rsid w:val="00A70AC6"/>
    <w:rsid w:val="00A83B73"/>
    <w:rsid w:val="00A90667"/>
    <w:rsid w:val="00A95E07"/>
    <w:rsid w:val="00AA790D"/>
    <w:rsid w:val="00AC3E1D"/>
    <w:rsid w:val="00AD5394"/>
    <w:rsid w:val="00AF367D"/>
    <w:rsid w:val="00AF49AB"/>
    <w:rsid w:val="00AF5C3A"/>
    <w:rsid w:val="00AF7EF1"/>
    <w:rsid w:val="00B00182"/>
    <w:rsid w:val="00B0295C"/>
    <w:rsid w:val="00B06410"/>
    <w:rsid w:val="00B102C4"/>
    <w:rsid w:val="00B12FDF"/>
    <w:rsid w:val="00B237CF"/>
    <w:rsid w:val="00B262AF"/>
    <w:rsid w:val="00B3155C"/>
    <w:rsid w:val="00B3518B"/>
    <w:rsid w:val="00B36E24"/>
    <w:rsid w:val="00B42B73"/>
    <w:rsid w:val="00B4302E"/>
    <w:rsid w:val="00B45192"/>
    <w:rsid w:val="00B504F9"/>
    <w:rsid w:val="00B5060F"/>
    <w:rsid w:val="00B51315"/>
    <w:rsid w:val="00B51949"/>
    <w:rsid w:val="00B6196C"/>
    <w:rsid w:val="00B70C99"/>
    <w:rsid w:val="00B714C6"/>
    <w:rsid w:val="00B74103"/>
    <w:rsid w:val="00B849B0"/>
    <w:rsid w:val="00B92785"/>
    <w:rsid w:val="00BC7205"/>
    <w:rsid w:val="00BD5C4F"/>
    <w:rsid w:val="00BE2A96"/>
    <w:rsid w:val="00BF0A58"/>
    <w:rsid w:val="00BF58F4"/>
    <w:rsid w:val="00BF67AB"/>
    <w:rsid w:val="00C06AF3"/>
    <w:rsid w:val="00C10A5E"/>
    <w:rsid w:val="00C537C8"/>
    <w:rsid w:val="00C65213"/>
    <w:rsid w:val="00C666CC"/>
    <w:rsid w:val="00C73334"/>
    <w:rsid w:val="00C87A55"/>
    <w:rsid w:val="00C9779C"/>
    <w:rsid w:val="00CB108F"/>
    <w:rsid w:val="00CB6686"/>
    <w:rsid w:val="00CC6320"/>
    <w:rsid w:val="00CF6631"/>
    <w:rsid w:val="00D01A96"/>
    <w:rsid w:val="00D37B35"/>
    <w:rsid w:val="00D40316"/>
    <w:rsid w:val="00D64BC2"/>
    <w:rsid w:val="00D720C1"/>
    <w:rsid w:val="00D84374"/>
    <w:rsid w:val="00D90111"/>
    <w:rsid w:val="00D921A0"/>
    <w:rsid w:val="00DA1688"/>
    <w:rsid w:val="00DB217D"/>
    <w:rsid w:val="00DB7F3B"/>
    <w:rsid w:val="00DC3FB4"/>
    <w:rsid w:val="00DF5AA3"/>
    <w:rsid w:val="00DF6A9F"/>
    <w:rsid w:val="00E26C85"/>
    <w:rsid w:val="00E34325"/>
    <w:rsid w:val="00E34EA8"/>
    <w:rsid w:val="00E35E48"/>
    <w:rsid w:val="00E5464C"/>
    <w:rsid w:val="00E57FC6"/>
    <w:rsid w:val="00E742BA"/>
    <w:rsid w:val="00E76F52"/>
    <w:rsid w:val="00E960CD"/>
    <w:rsid w:val="00E97170"/>
    <w:rsid w:val="00E97D36"/>
    <w:rsid w:val="00EA11D5"/>
    <w:rsid w:val="00EA4E0F"/>
    <w:rsid w:val="00ED229F"/>
    <w:rsid w:val="00ED3DBD"/>
    <w:rsid w:val="00EF0EFF"/>
    <w:rsid w:val="00F02B4F"/>
    <w:rsid w:val="00F0369E"/>
    <w:rsid w:val="00F05F70"/>
    <w:rsid w:val="00F2026C"/>
    <w:rsid w:val="00F21CDD"/>
    <w:rsid w:val="00F21F32"/>
    <w:rsid w:val="00F27A0C"/>
    <w:rsid w:val="00F342E3"/>
    <w:rsid w:val="00F63F0C"/>
    <w:rsid w:val="00F81760"/>
    <w:rsid w:val="00FA7731"/>
    <w:rsid w:val="00FB2981"/>
    <w:rsid w:val="00FB3306"/>
    <w:rsid w:val="00FB476F"/>
    <w:rsid w:val="00FB76CA"/>
    <w:rsid w:val="00FE61E1"/>
    <w:rsid w:val="00FE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213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1F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1F77"/>
    <w:rPr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rsid w:val="00BC72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382A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BC7205"/>
  </w:style>
  <w:style w:type="paragraph" w:styleId="BalloonText">
    <w:name w:val="Balloon Text"/>
    <w:basedOn w:val="Normal"/>
    <w:link w:val="BalloonTextChar"/>
    <w:uiPriority w:val="99"/>
    <w:semiHidden/>
    <w:rsid w:val="00BC720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382A"/>
    <w:rPr>
      <w:sz w:val="2"/>
      <w:szCs w:val="2"/>
    </w:rPr>
  </w:style>
  <w:style w:type="paragraph" w:styleId="Header">
    <w:name w:val="header"/>
    <w:basedOn w:val="Normal"/>
    <w:link w:val="HeaderChar"/>
    <w:uiPriority w:val="99"/>
    <w:rsid w:val="00B50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5060F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rsid w:val="00F2026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63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4</Pages>
  <Words>117</Words>
  <Characters>672</Characters>
  <Application>Microsoft Office Outlook</Application>
  <DocSecurity>0</DocSecurity>
  <Lines>0</Lines>
  <Paragraphs>0</Paragraphs>
  <ScaleCrop>false</ScaleCrop>
  <Company>bb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毕业论文评审表</dc:title>
  <dc:subject/>
  <dc:creator>aa</dc:creator>
  <cp:keywords/>
  <dc:description/>
  <cp:lastModifiedBy>User</cp:lastModifiedBy>
  <cp:revision>11</cp:revision>
  <cp:lastPrinted>2017-06-01T01:26:00Z</cp:lastPrinted>
  <dcterms:created xsi:type="dcterms:W3CDTF">2017-12-11T02:37:00Z</dcterms:created>
  <dcterms:modified xsi:type="dcterms:W3CDTF">2020-11-26T07:03:00Z</dcterms:modified>
</cp:coreProperties>
</file>